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8D" w:rsidRPr="006969D7" w:rsidRDefault="00C7138D" w:rsidP="00E35542">
      <w:pPr>
        <w:ind w:left="4962"/>
      </w:pPr>
      <w:r w:rsidRPr="006969D7">
        <w:t xml:space="preserve">  </w:t>
      </w:r>
      <w:r>
        <w:rPr>
          <w:lang w:val="en-US"/>
        </w:rPr>
        <w:t xml:space="preserve"> </w:t>
      </w:r>
      <w:r w:rsidRPr="006969D7">
        <w:t xml:space="preserve">Приложение № 12 </w:t>
      </w:r>
    </w:p>
    <w:p w:rsidR="00C7138D" w:rsidRPr="006969D7" w:rsidRDefault="00C7138D" w:rsidP="00A01B8A">
      <w:pPr>
        <w:pStyle w:val="Subtitle"/>
        <w:spacing w:after="0" w:line="240" w:lineRule="auto"/>
        <w:ind w:left="5103"/>
        <w:jc w:val="left"/>
        <w:rPr>
          <w:rFonts w:ascii="Times New Roman" w:hAnsi="Times New Roman" w:cs="Times New Roman"/>
        </w:rPr>
      </w:pPr>
      <w:r w:rsidRPr="006969D7">
        <w:rPr>
          <w:rFonts w:ascii="Times New Roman" w:hAnsi="Times New Roman" w:cs="Times New Roman"/>
        </w:rPr>
        <w:t xml:space="preserve">Об утверждении примерного Положения об оплате труда работников муниципальных  бюджетных образовательных  учреждений дополнительного образования детей спортивной направленности г.Назарово </w:t>
      </w:r>
    </w:p>
    <w:p w:rsidR="00C7138D" w:rsidRPr="00792EC4" w:rsidRDefault="00C7138D" w:rsidP="00F01728">
      <w:pPr>
        <w:jc w:val="center"/>
        <w:rPr>
          <w:b/>
          <w:sz w:val="28"/>
          <w:szCs w:val="28"/>
        </w:rPr>
      </w:pPr>
    </w:p>
    <w:p w:rsidR="00C7138D" w:rsidRDefault="00C7138D" w:rsidP="00BD772D">
      <w:pPr>
        <w:jc w:val="center"/>
        <w:rPr>
          <w:b/>
          <w:bCs/>
          <w:sz w:val="28"/>
          <w:szCs w:val="28"/>
        </w:rPr>
      </w:pPr>
    </w:p>
    <w:p w:rsidR="00C7138D" w:rsidRDefault="00C7138D" w:rsidP="00BD7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C7138D" w:rsidRPr="00F87C9E" w:rsidRDefault="00C7138D" w:rsidP="00BD7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должностей, профессий работников учреждений, относимых к основному персоналу по виду экономической деятельности</w:t>
      </w:r>
    </w:p>
    <w:p w:rsidR="00C7138D" w:rsidRDefault="00C7138D" w:rsidP="00BD772D">
      <w:pPr>
        <w:ind w:firstLine="540"/>
        <w:jc w:val="both"/>
        <w:outlineLvl w:val="0"/>
        <w:rPr>
          <w:b/>
          <w:sz w:val="28"/>
          <w:szCs w:val="28"/>
        </w:rPr>
      </w:pPr>
    </w:p>
    <w:p w:rsidR="00C7138D" w:rsidRPr="00F87C9E" w:rsidRDefault="00C7138D" w:rsidP="00BD772D">
      <w:pPr>
        <w:ind w:firstLine="540"/>
        <w:jc w:val="both"/>
        <w:outlineLvl w:val="0"/>
        <w:rPr>
          <w:b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3780"/>
        <w:gridCol w:w="5043"/>
      </w:tblGrid>
      <w:tr w:rsidR="00C7138D" w:rsidRPr="00914BED" w:rsidTr="00743A49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2972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2972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Квалификационная      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br/>
              <w:t>категория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2972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работников учреждения</w:t>
            </w:r>
          </w:p>
        </w:tc>
      </w:tr>
      <w:tr w:rsidR="00C7138D" w:rsidRPr="00914BED" w:rsidTr="00743A4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2972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2972" w:rsidRDefault="00C7138D" w:rsidP="00C579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физической культуры и спорта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тренер-преподаватель</w:t>
            </w:r>
          </w:p>
          <w:p w:rsidR="00C7138D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  <w:p w:rsidR="00C7138D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 по адаптивной физической культуре</w:t>
            </w:r>
          </w:p>
          <w:p w:rsidR="00C7138D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</w:t>
            </w:r>
          </w:p>
          <w:p w:rsidR="00C7138D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  <w:p w:rsidR="00C7138D" w:rsidRPr="00962972" w:rsidRDefault="00C7138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</w:tbl>
    <w:p w:rsidR="00C7138D" w:rsidRPr="00792EC4" w:rsidRDefault="00C7138D" w:rsidP="00F01728">
      <w:pPr>
        <w:jc w:val="center"/>
        <w:rPr>
          <w:b/>
          <w:sz w:val="28"/>
          <w:szCs w:val="28"/>
        </w:rPr>
      </w:pPr>
    </w:p>
    <w:p w:rsidR="00C7138D" w:rsidRDefault="00C7138D" w:rsidP="00F01728">
      <w:pPr>
        <w:jc w:val="center"/>
        <w:rPr>
          <w:b/>
          <w:sz w:val="28"/>
          <w:szCs w:val="28"/>
        </w:rPr>
      </w:pPr>
    </w:p>
    <w:p w:rsidR="00C7138D" w:rsidRPr="00F01728" w:rsidRDefault="00C7138D" w:rsidP="00F01728">
      <w:pPr>
        <w:jc w:val="center"/>
        <w:rPr>
          <w:b/>
          <w:sz w:val="28"/>
          <w:szCs w:val="28"/>
        </w:rPr>
      </w:pPr>
    </w:p>
    <w:sectPr w:rsidR="00C7138D" w:rsidRPr="00F01728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1B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83C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26F27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67A04"/>
    <w:rsid w:val="00270C30"/>
    <w:rsid w:val="00271047"/>
    <w:rsid w:val="0027337E"/>
    <w:rsid w:val="00273EE9"/>
    <w:rsid w:val="00275396"/>
    <w:rsid w:val="0027604E"/>
    <w:rsid w:val="00276C71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1350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0EE0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2F83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1716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02A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69D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5868"/>
    <w:rsid w:val="006C7D88"/>
    <w:rsid w:val="006D02C9"/>
    <w:rsid w:val="006D2788"/>
    <w:rsid w:val="006D28DE"/>
    <w:rsid w:val="006D36F4"/>
    <w:rsid w:val="006D68CC"/>
    <w:rsid w:val="006D6B9F"/>
    <w:rsid w:val="006D6C72"/>
    <w:rsid w:val="006E0D05"/>
    <w:rsid w:val="006E187B"/>
    <w:rsid w:val="006E1A84"/>
    <w:rsid w:val="006E2C6C"/>
    <w:rsid w:val="006E3A0E"/>
    <w:rsid w:val="006E47F4"/>
    <w:rsid w:val="006E5A07"/>
    <w:rsid w:val="006E7126"/>
    <w:rsid w:val="006E7A3F"/>
    <w:rsid w:val="006F51CE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A4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EC4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164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60E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5FEB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6B0B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14BED"/>
    <w:rsid w:val="009209E1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2972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1B8A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678B2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6FA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1CB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72D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13E"/>
    <w:rsid w:val="00C57927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138D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6698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8B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1F77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360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BB9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87C9E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  <w:rsid w:val="00FF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6D6C7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D6C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D6C72"/>
    <w:rPr>
      <w:rFonts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D6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6C7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D6C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6C7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D77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A01B8A"/>
    <w:pPr>
      <w:widowControl/>
      <w:autoSpaceDE/>
      <w:autoSpaceDN/>
      <w:adjustRightInd/>
      <w:spacing w:after="60" w:line="276" w:lineRule="auto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01B8A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86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93</Words>
  <Characters>531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6</cp:revision>
  <cp:lastPrinted>2013-06-25T03:44:00Z</cp:lastPrinted>
  <dcterms:created xsi:type="dcterms:W3CDTF">2013-06-25T03:28:00Z</dcterms:created>
  <dcterms:modified xsi:type="dcterms:W3CDTF">2013-06-27T10:01:00Z</dcterms:modified>
</cp:coreProperties>
</file>